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A1E7" w14:textId="77777777" w:rsidR="00A02E94" w:rsidRPr="00451464" w:rsidRDefault="005E3F07" w:rsidP="00A02E94">
      <w:pPr>
        <w:spacing w:after="240"/>
        <w:jc w:val="right"/>
      </w:pPr>
      <w:bookmarkStart w:id="0" w:name="_Hlk53520193"/>
      <w:r w:rsidRPr="00451464">
        <w:t>Poznań</w:t>
      </w:r>
      <w:r w:rsidR="00A02E94" w:rsidRPr="00451464">
        <w:t xml:space="preserve"> dnia: </w:t>
      </w:r>
      <w:r w:rsidRPr="00451464">
        <w:t>2022-10-20</w:t>
      </w:r>
    </w:p>
    <w:p w14:paraId="6863E518" w14:textId="77777777" w:rsidR="00A02E94" w:rsidRPr="00451464" w:rsidRDefault="00A02E94" w:rsidP="00A02E94">
      <w:pPr>
        <w:spacing w:after="240"/>
      </w:pPr>
    </w:p>
    <w:p w14:paraId="5B58C32D" w14:textId="77777777" w:rsidR="005E3F07" w:rsidRPr="00451464" w:rsidRDefault="005E3F07" w:rsidP="00A02E94">
      <w:pPr>
        <w:spacing w:after="40"/>
        <w:rPr>
          <w:b/>
          <w:bCs/>
        </w:rPr>
      </w:pPr>
      <w:r w:rsidRPr="00451464">
        <w:rPr>
          <w:b/>
          <w:bCs/>
        </w:rPr>
        <w:t>Szpital Wojewódzki w Poznaniu</w:t>
      </w:r>
    </w:p>
    <w:p w14:paraId="7744800B" w14:textId="77777777" w:rsidR="00A02E94" w:rsidRPr="00451464" w:rsidRDefault="005E3F07" w:rsidP="00A02E94">
      <w:pPr>
        <w:spacing w:after="40"/>
        <w:rPr>
          <w:b/>
          <w:bCs/>
        </w:rPr>
      </w:pPr>
      <w:r w:rsidRPr="00451464">
        <w:rPr>
          <w:b/>
          <w:bCs/>
        </w:rPr>
        <w:t>Dział Zamówień Publicznych</w:t>
      </w:r>
    </w:p>
    <w:p w14:paraId="19F11904" w14:textId="5CE8F165" w:rsidR="00A02E94" w:rsidRPr="00451464" w:rsidRDefault="00451464" w:rsidP="00A02E94">
      <w:r>
        <w:t xml:space="preserve">ul. </w:t>
      </w:r>
      <w:r w:rsidR="005E3F07" w:rsidRPr="00451464">
        <w:t>Juraszów</w:t>
      </w:r>
      <w:r w:rsidR="00A02E94" w:rsidRPr="00451464">
        <w:t xml:space="preserve"> </w:t>
      </w:r>
      <w:r w:rsidR="005E3F07" w:rsidRPr="00451464">
        <w:t>7/19</w:t>
      </w:r>
    </w:p>
    <w:p w14:paraId="51595B09" w14:textId="77777777" w:rsidR="00A02E94" w:rsidRPr="00451464" w:rsidRDefault="005E3F07" w:rsidP="00A02E94">
      <w:r w:rsidRPr="00451464">
        <w:t>60-479</w:t>
      </w:r>
      <w:r w:rsidR="00A02E94" w:rsidRPr="00451464">
        <w:t xml:space="preserve"> </w:t>
      </w:r>
      <w:r w:rsidRPr="00451464">
        <w:t>Poznań</w:t>
      </w:r>
    </w:p>
    <w:p w14:paraId="712B42AB" w14:textId="77777777" w:rsidR="00A02E94" w:rsidRPr="00451464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451464">
        <w:rPr>
          <w:b/>
        </w:rPr>
        <w:t>WYKONAWCY</w:t>
      </w:r>
    </w:p>
    <w:p w14:paraId="23A97DED" w14:textId="77777777" w:rsidR="00A02E94" w:rsidRPr="00451464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451464">
        <w:t>ubiegający się o zamówienie</w:t>
      </w:r>
    </w:p>
    <w:p w14:paraId="3850C4D7" w14:textId="77777777" w:rsidR="00A02E94" w:rsidRPr="00451464" w:rsidRDefault="00A02E94" w:rsidP="00A02E94">
      <w:pPr>
        <w:pStyle w:val="Nagwek1"/>
        <w:spacing w:before="600"/>
        <w:rPr>
          <w:szCs w:val="24"/>
        </w:rPr>
      </w:pPr>
      <w:r w:rsidRPr="00451464">
        <w:rPr>
          <w:szCs w:val="24"/>
        </w:rPr>
        <w:t>ZAWIADOMIENIE</w:t>
      </w:r>
    </w:p>
    <w:p w14:paraId="0D9C3A7C" w14:textId="77777777" w:rsidR="00A02E94" w:rsidRPr="00451464" w:rsidRDefault="00A02E94" w:rsidP="00A02E94">
      <w:pPr>
        <w:spacing w:after="480"/>
        <w:jc w:val="center"/>
        <w:rPr>
          <w:b/>
        </w:rPr>
      </w:pPr>
      <w:r w:rsidRPr="00451464">
        <w:rPr>
          <w:b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402"/>
      </w:tblGrid>
      <w:tr w:rsidR="005E3F07" w:rsidRPr="00451464" w14:paraId="36B9BA4E" w14:textId="77777777" w:rsidTr="00E27B44">
        <w:trPr>
          <w:trHeight w:val="638"/>
        </w:trPr>
        <w:tc>
          <w:tcPr>
            <w:tcW w:w="959" w:type="dxa"/>
            <w:hideMark/>
          </w:tcPr>
          <w:p w14:paraId="3D7C5A60" w14:textId="77777777" w:rsidR="005E3F07" w:rsidRPr="00451464" w:rsidRDefault="005E3F07" w:rsidP="00E27B44">
            <w:pPr>
              <w:spacing w:after="60" w:line="276" w:lineRule="auto"/>
              <w:jc w:val="both"/>
            </w:pPr>
            <w:r w:rsidRPr="00451464">
              <w:t>Dotyczy:</w:t>
            </w:r>
          </w:p>
        </w:tc>
        <w:tc>
          <w:tcPr>
            <w:tcW w:w="9261" w:type="dxa"/>
            <w:hideMark/>
          </w:tcPr>
          <w:p w14:paraId="66A3D89C" w14:textId="1A206D54" w:rsidR="005E3F07" w:rsidRPr="00451464" w:rsidRDefault="005E3F07" w:rsidP="00E27B44">
            <w:pPr>
              <w:spacing w:after="60" w:line="276" w:lineRule="auto"/>
              <w:jc w:val="both"/>
            </w:pPr>
            <w:r w:rsidRPr="00451464">
              <w:t>postępowania o udzielenie zamówienia publicznego, prowadzonego w trybie Tryb podstawowy bez negocjacji - art. 275 pkt. 1 ustawy Pzp</w:t>
            </w:r>
            <w:r w:rsidRPr="00451464">
              <w:rPr>
                <w:b/>
              </w:rPr>
              <w:t xml:space="preserve"> </w:t>
            </w:r>
            <w:r w:rsidRPr="00451464">
              <w:rPr>
                <w:bCs/>
              </w:rPr>
              <w:t>na</w:t>
            </w:r>
            <w:r w:rsidRPr="00451464">
              <w:rPr>
                <w:b/>
              </w:rPr>
              <w:t xml:space="preserve"> </w:t>
            </w:r>
            <w:r w:rsidRPr="00451464">
              <w:rPr>
                <w:bCs/>
              </w:rPr>
              <w:t>”</w:t>
            </w:r>
            <w:r w:rsidRPr="00451464">
              <w:rPr>
                <w:b/>
                <w:bCs/>
              </w:rPr>
              <w:t xml:space="preserve">Dostawa gazów technicznych wraz z dzierżawą butli do Szpitala Wojewódzkiego w Poznaniu </w:t>
            </w:r>
            <w:r w:rsidR="00451464">
              <w:rPr>
                <w:b/>
                <w:bCs/>
              </w:rPr>
              <w:br/>
            </w:r>
            <w:r w:rsidRPr="00451464">
              <w:rPr>
                <w:b/>
                <w:bCs/>
              </w:rPr>
              <w:t>ul. Juraszów 7/19</w:t>
            </w:r>
            <w:r w:rsidRPr="00451464">
              <w:rPr>
                <w:bCs/>
              </w:rPr>
              <w:t>”</w:t>
            </w:r>
            <w:r w:rsidRPr="00451464">
              <w:rPr>
                <w:b/>
              </w:rPr>
              <w:t xml:space="preserve"> </w:t>
            </w:r>
            <w:r w:rsidRPr="00451464">
              <w:rPr>
                <w:bCs/>
              </w:rPr>
              <w:t>– znak sprawy</w:t>
            </w:r>
            <w:r w:rsidRPr="00451464">
              <w:rPr>
                <w:b/>
              </w:rPr>
              <w:t xml:space="preserve"> SZW/DZP/50/2022</w:t>
            </w:r>
            <w:r w:rsidRPr="00451464">
              <w:rPr>
                <w:bCs/>
              </w:rPr>
              <w:t>.</w:t>
            </w:r>
          </w:p>
        </w:tc>
      </w:tr>
    </w:tbl>
    <w:p w14:paraId="0E2D0FD1" w14:textId="690EFBA5" w:rsidR="00A02E94" w:rsidRPr="00451464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</w:rPr>
      </w:pPr>
      <w:r w:rsidRPr="00451464">
        <w:t xml:space="preserve">Zamawiający, działając na podstawie art. 253 ust. 1 ustawy z dnia 11 września 2019r. Prawo zamówień publicznych </w:t>
      </w:r>
      <w:r w:rsidR="005E3F07" w:rsidRPr="00451464">
        <w:t>(t.j. Dz. U. z 2022r. poz. 1710)</w:t>
      </w:r>
      <w:r w:rsidRPr="00451464">
        <w:t xml:space="preserve">, zwanej dalej „ustawą Pzp”, informuje, </w:t>
      </w:r>
      <w:r w:rsidR="00451464">
        <w:br/>
      </w:r>
      <w:r w:rsidRPr="00451464">
        <w:t>że w toczącym 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5E3F07" w:rsidRPr="00451464" w14:paraId="72F45815" w14:textId="77777777" w:rsidTr="00E27B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715B" w14:textId="77777777" w:rsidR="005E3F07" w:rsidRPr="00451464" w:rsidRDefault="005E3F07" w:rsidP="00E27B44">
            <w:pPr>
              <w:spacing w:before="120" w:after="240"/>
              <w:jc w:val="both"/>
            </w:pPr>
            <w:r w:rsidRPr="00451464">
              <w:rPr>
                <w:b/>
                <w:bCs/>
              </w:rPr>
              <w:t>Zadanie nr 1</w:t>
            </w:r>
            <w:r w:rsidRPr="00451464">
              <w:t>: Gazy</w:t>
            </w:r>
          </w:p>
          <w:p w14:paraId="183DA540" w14:textId="77777777" w:rsidR="005E3F07" w:rsidRPr="00451464" w:rsidRDefault="005E3F07" w:rsidP="00E27B44">
            <w:pPr>
              <w:spacing w:before="60" w:after="40"/>
              <w:jc w:val="both"/>
              <w:rPr>
                <w:b/>
              </w:rPr>
            </w:pPr>
            <w:r w:rsidRPr="00451464">
              <w:rPr>
                <w:b/>
              </w:rPr>
              <w:t>Amagato Sp. z o.o.</w:t>
            </w:r>
          </w:p>
          <w:p w14:paraId="0FF93F07" w14:textId="7224DF91" w:rsidR="005E3F07" w:rsidRPr="00451464" w:rsidRDefault="005E3F07" w:rsidP="00E27B44">
            <w:pPr>
              <w:jc w:val="both"/>
              <w:rPr>
                <w:bCs/>
              </w:rPr>
            </w:pPr>
            <w:r w:rsidRPr="00451464">
              <w:rPr>
                <w:bCs/>
              </w:rPr>
              <w:t xml:space="preserve">ul. </w:t>
            </w:r>
            <w:r w:rsidR="00451464">
              <w:rPr>
                <w:bCs/>
              </w:rPr>
              <w:t>Bydgoska 60</w:t>
            </w:r>
            <w:r w:rsidRPr="00451464">
              <w:rPr>
                <w:bCs/>
              </w:rPr>
              <w:t xml:space="preserve"> </w:t>
            </w:r>
          </w:p>
          <w:p w14:paraId="67F39A8D" w14:textId="515AEFEB" w:rsidR="005E3F07" w:rsidRPr="00451464" w:rsidRDefault="00451464" w:rsidP="00E27B44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86 – 061 Brzoza</w:t>
            </w:r>
          </w:p>
          <w:p w14:paraId="077CF71B" w14:textId="77777777" w:rsidR="005E3F07" w:rsidRPr="00451464" w:rsidRDefault="005E3F07" w:rsidP="00E27B44">
            <w:pPr>
              <w:jc w:val="both"/>
              <w:rPr>
                <w:bCs/>
              </w:rPr>
            </w:pPr>
            <w:r w:rsidRPr="00451464">
              <w:t xml:space="preserve">za cenę brutto </w:t>
            </w:r>
            <w:r w:rsidRPr="00451464">
              <w:rPr>
                <w:b/>
              </w:rPr>
              <w:t>7 484.40 zł</w:t>
            </w:r>
            <w:r w:rsidRPr="00451464">
              <w:rPr>
                <w:bCs/>
              </w:rPr>
              <w:t>.</w:t>
            </w:r>
          </w:p>
          <w:p w14:paraId="60207F27" w14:textId="77777777" w:rsidR="005E3F07" w:rsidRPr="00451464" w:rsidRDefault="005E3F07" w:rsidP="00E27B44">
            <w:pPr>
              <w:spacing w:before="120" w:line="276" w:lineRule="auto"/>
              <w:jc w:val="both"/>
              <w:rPr>
                <w:color w:val="000000"/>
              </w:rPr>
            </w:pPr>
            <w:r w:rsidRPr="00451464">
              <w:rPr>
                <w:b/>
                <w:bCs/>
                <w:color w:val="000000"/>
              </w:rPr>
              <w:t>Uzasadnienie wyboru</w:t>
            </w:r>
            <w:r w:rsidRPr="00451464">
              <w:rPr>
                <w:color w:val="000000"/>
              </w:rPr>
              <w:t>:</w:t>
            </w:r>
          </w:p>
          <w:p w14:paraId="59BAEBC9" w14:textId="7C2A0215" w:rsidR="005E3F07" w:rsidRPr="00451464" w:rsidRDefault="005E3F07" w:rsidP="00451464">
            <w:pPr>
              <w:pStyle w:val="Nagwek"/>
              <w:tabs>
                <w:tab w:val="left" w:pos="708"/>
              </w:tabs>
              <w:spacing w:after="120"/>
              <w:jc w:val="both"/>
            </w:pPr>
            <w:r w:rsidRPr="00451464">
              <w:t xml:space="preserve">Oferta otrzymała największą ilość punktów - łącznie 90,00 - w oparciu o określone </w:t>
            </w:r>
            <w:r w:rsidR="00451464">
              <w:br/>
            </w:r>
            <w:r w:rsidRPr="00451464">
              <w:t>przez Zamawiającego w SWZ kryteria oceny ofert tj. przyznano: Cena oferty brutto - 60,00 pkt., Czas reakcji Wykonawcy licząc od zgłoszenia  - 30,00 pkt. Oferta spełnia wszystkie wymagania formalno - prawne i jest zgodna z zapisami SWZ.</w:t>
            </w:r>
          </w:p>
        </w:tc>
      </w:tr>
      <w:tr w:rsidR="005E3F07" w:rsidRPr="00451464" w14:paraId="577F1755" w14:textId="77777777" w:rsidTr="00E27B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0435" w14:textId="77777777" w:rsidR="005E3F07" w:rsidRPr="00451464" w:rsidRDefault="005E3F07" w:rsidP="00E27B44">
            <w:pPr>
              <w:spacing w:before="120" w:after="240"/>
              <w:jc w:val="both"/>
            </w:pPr>
            <w:r w:rsidRPr="00451464">
              <w:rPr>
                <w:b/>
                <w:bCs/>
              </w:rPr>
              <w:lastRenderedPageBreak/>
              <w:t>Zadanie nr 2</w:t>
            </w:r>
            <w:r w:rsidRPr="00451464">
              <w:t>: Gazy</w:t>
            </w:r>
          </w:p>
          <w:p w14:paraId="47232C8A" w14:textId="77777777" w:rsidR="00451464" w:rsidRPr="00451464" w:rsidRDefault="00451464" w:rsidP="00451464">
            <w:pPr>
              <w:spacing w:before="60" w:after="40"/>
              <w:jc w:val="both"/>
              <w:rPr>
                <w:b/>
              </w:rPr>
            </w:pPr>
            <w:r w:rsidRPr="00451464">
              <w:rPr>
                <w:b/>
              </w:rPr>
              <w:t>Amagato Sp. z o.o.</w:t>
            </w:r>
          </w:p>
          <w:p w14:paraId="2B707DFB" w14:textId="77777777" w:rsidR="00451464" w:rsidRPr="00451464" w:rsidRDefault="00451464" w:rsidP="00451464">
            <w:pPr>
              <w:jc w:val="both"/>
              <w:rPr>
                <w:bCs/>
              </w:rPr>
            </w:pPr>
            <w:r w:rsidRPr="00451464">
              <w:rPr>
                <w:bCs/>
              </w:rPr>
              <w:t xml:space="preserve">ul. </w:t>
            </w:r>
            <w:r>
              <w:rPr>
                <w:bCs/>
              </w:rPr>
              <w:t>Bydgoska 60</w:t>
            </w:r>
            <w:r w:rsidRPr="00451464">
              <w:rPr>
                <w:bCs/>
              </w:rPr>
              <w:t xml:space="preserve"> </w:t>
            </w:r>
          </w:p>
          <w:p w14:paraId="159DC37A" w14:textId="77777777" w:rsidR="00451464" w:rsidRPr="00451464" w:rsidRDefault="00451464" w:rsidP="00451464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86 – 061 Brzoza</w:t>
            </w:r>
          </w:p>
          <w:p w14:paraId="2A1DF49A" w14:textId="77777777" w:rsidR="005E3F07" w:rsidRPr="00451464" w:rsidRDefault="005E3F07" w:rsidP="00E27B44">
            <w:pPr>
              <w:jc w:val="both"/>
              <w:rPr>
                <w:bCs/>
              </w:rPr>
            </w:pPr>
            <w:r w:rsidRPr="00451464">
              <w:t xml:space="preserve">za cenę brutto </w:t>
            </w:r>
            <w:r w:rsidRPr="00451464">
              <w:rPr>
                <w:b/>
              </w:rPr>
              <w:t>9 828.00 zł</w:t>
            </w:r>
            <w:r w:rsidRPr="00451464">
              <w:rPr>
                <w:bCs/>
              </w:rPr>
              <w:t>.</w:t>
            </w:r>
          </w:p>
          <w:p w14:paraId="5A3D7490" w14:textId="77777777" w:rsidR="005E3F07" w:rsidRPr="00451464" w:rsidRDefault="005E3F07" w:rsidP="00E27B44">
            <w:pPr>
              <w:spacing w:before="120" w:line="276" w:lineRule="auto"/>
              <w:jc w:val="both"/>
              <w:rPr>
                <w:color w:val="000000"/>
              </w:rPr>
            </w:pPr>
            <w:r w:rsidRPr="00451464">
              <w:rPr>
                <w:b/>
                <w:bCs/>
                <w:color w:val="000000"/>
              </w:rPr>
              <w:t>Uzasadnienie wyboru</w:t>
            </w:r>
            <w:r w:rsidRPr="00451464">
              <w:rPr>
                <w:color w:val="000000"/>
              </w:rPr>
              <w:t>:</w:t>
            </w:r>
          </w:p>
          <w:p w14:paraId="02AD9022" w14:textId="6060E91F" w:rsidR="005E3F07" w:rsidRPr="00451464" w:rsidRDefault="005E3F07" w:rsidP="00451464">
            <w:pPr>
              <w:pStyle w:val="Nagwek"/>
              <w:tabs>
                <w:tab w:val="left" w:pos="708"/>
              </w:tabs>
              <w:spacing w:after="120"/>
              <w:jc w:val="both"/>
            </w:pPr>
            <w:r w:rsidRPr="00451464">
              <w:t xml:space="preserve">Oferta otrzymała największą ilość punktów - łącznie 90,00 - w oparciu o określone </w:t>
            </w:r>
            <w:r w:rsidR="00451464">
              <w:br/>
            </w:r>
            <w:r w:rsidRPr="00451464">
              <w:t>przez Zamawiającego w SWZ kryteria oceny ofert tj. przyznano: Cena oferty brutto - 60,00 pkt., Czas reakcji Wykonawcy licząc od zgłoszenia  - 30,00 pkt. Oferta spełnia wszystkie wymagania formalno - prawne i jest zgodna z zapisami SWZ.</w:t>
            </w:r>
          </w:p>
        </w:tc>
      </w:tr>
      <w:tr w:rsidR="005E3F07" w:rsidRPr="00451464" w14:paraId="7B399FB0" w14:textId="77777777" w:rsidTr="00E27B44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ED73" w14:textId="77777777" w:rsidR="005E3F07" w:rsidRPr="00451464" w:rsidRDefault="005E3F07" w:rsidP="00E27B44">
            <w:pPr>
              <w:spacing w:before="120" w:after="240"/>
              <w:jc w:val="both"/>
            </w:pPr>
            <w:r w:rsidRPr="00451464">
              <w:rPr>
                <w:b/>
                <w:bCs/>
              </w:rPr>
              <w:t>Zadanie nr 3</w:t>
            </w:r>
            <w:r w:rsidRPr="00451464">
              <w:t>: Gazy techniczne wraz z dzierżawą butli</w:t>
            </w:r>
          </w:p>
          <w:p w14:paraId="6ED82FE3" w14:textId="77777777" w:rsidR="005E3F07" w:rsidRPr="00451464" w:rsidRDefault="005E3F07" w:rsidP="00E27B44">
            <w:pPr>
              <w:spacing w:before="60" w:after="40"/>
              <w:jc w:val="both"/>
              <w:rPr>
                <w:b/>
              </w:rPr>
            </w:pPr>
            <w:r w:rsidRPr="00451464">
              <w:rPr>
                <w:b/>
              </w:rPr>
              <w:t>Air Products Sp. z o.o.</w:t>
            </w:r>
          </w:p>
          <w:p w14:paraId="76B212DE" w14:textId="614F48C5" w:rsidR="005E3F07" w:rsidRPr="00451464" w:rsidRDefault="005E3F07" w:rsidP="00E27B44">
            <w:pPr>
              <w:jc w:val="both"/>
              <w:rPr>
                <w:bCs/>
              </w:rPr>
            </w:pPr>
            <w:r w:rsidRPr="00451464">
              <w:rPr>
                <w:bCs/>
              </w:rPr>
              <w:t xml:space="preserve">ul. </w:t>
            </w:r>
            <w:r w:rsidR="00451464">
              <w:rPr>
                <w:bCs/>
              </w:rPr>
              <w:t>Komitetu Obrony Robotników 48</w:t>
            </w:r>
            <w:r w:rsidRPr="00451464">
              <w:rPr>
                <w:bCs/>
              </w:rPr>
              <w:t xml:space="preserve"> </w:t>
            </w:r>
          </w:p>
          <w:p w14:paraId="288AD525" w14:textId="568A377D" w:rsidR="005E3F07" w:rsidRPr="00451464" w:rsidRDefault="005E3F07" w:rsidP="00E27B44">
            <w:pPr>
              <w:spacing w:after="120"/>
              <w:jc w:val="both"/>
              <w:rPr>
                <w:bCs/>
              </w:rPr>
            </w:pPr>
            <w:r w:rsidRPr="00451464">
              <w:rPr>
                <w:bCs/>
              </w:rPr>
              <w:t>02-</w:t>
            </w:r>
            <w:r w:rsidR="00451464">
              <w:rPr>
                <w:bCs/>
              </w:rPr>
              <w:t>146</w:t>
            </w:r>
            <w:r w:rsidRPr="00451464">
              <w:rPr>
                <w:bCs/>
              </w:rPr>
              <w:t xml:space="preserve"> Warszawa</w:t>
            </w:r>
          </w:p>
          <w:p w14:paraId="711FC813" w14:textId="77777777" w:rsidR="005E3F07" w:rsidRPr="00451464" w:rsidRDefault="005E3F07" w:rsidP="00E27B44">
            <w:pPr>
              <w:jc w:val="both"/>
              <w:rPr>
                <w:bCs/>
              </w:rPr>
            </w:pPr>
            <w:r w:rsidRPr="00451464">
              <w:t xml:space="preserve">za cenę brutto </w:t>
            </w:r>
            <w:r w:rsidRPr="00451464">
              <w:rPr>
                <w:b/>
              </w:rPr>
              <w:t>6 060.22 zł</w:t>
            </w:r>
            <w:r w:rsidRPr="00451464">
              <w:rPr>
                <w:bCs/>
              </w:rPr>
              <w:t>.</w:t>
            </w:r>
          </w:p>
          <w:p w14:paraId="6B4B86B9" w14:textId="77777777" w:rsidR="005E3F07" w:rsidRPr="00451464" w:rsidRDefault="005E3F07" w:rsidP="00E27B44">
            <w:pPr>
              <w:spacing w:before="120" w:line="276" w:lineRule="auto"/>
              <w:jc w:val="both"/>
              <w:rPr>
                <w:color w:val="000000"/>
              </w:rPr>
            </w:pPr>
            <w:r w:rsidRPr="00451464">
              <w:rPr>
                <w:b/>
                <w:bCs/>
                <w:color w:val="000000"/>
              </w:rPr>
              <w:t>Uzasadnienie wyboru</w:t>
            </w:r>
            <w:r w:rsidRPr="00451464">
              <w:rPr>
                <w:color w:val="000000"/>
              </w:rPr>
              <w:t>:</w:t>
            </w:r>
          </w:p>
          <w:p w14:paraId="4B7C50EE" w14:textId="08A455B5" w:rsidR="005E3F07" w:rsidRPr="00451464" w:rsidRDefault="005E3F07" w:rsidP="00451464">
            <w:pPr>
              <w:pStyle w:val="Nagwek"/>
              <w:tabs>
                <w:tab w:val="left" w:pos="708"/>
              </w:tabs>
              <w:spacing w:after="120"/>
              <w:jc w:val="both"/>
            </w:pPr>
            <w:r w:rsidRPr="00451464">
              <w:t xml:space="preserve">Oferta otrzymała największą ilość punktów - łącznie 70,00 - w oparciu o określone </w:t>
            </w:r>
            <w:r w:rsidR="00451464">
              <w:br/>
            </w:r>
            <w:r w:rsidRPr="00451464">
              <w:t>przez Zamawiającego w SWZ kryteria oceny ofert tj. przyznano: Cena oferty brutto - 60,00 pkt., Czas reakcji Wykonawcy licząc od zgłoszenia  - 10,00 pkt. Oferta spełnia wszystkie wymagania formalno - prawne i jest zgodna z zapisami SWZ.</w:t>
            </w:r>
          </w:p>
        </w:tc>
      </w:tr>
    </w:tbl>
    <w:p w14:paraId="6CB00BFC" w14:textId="77777777" w:rsidR="00A02E94" w:rsidRPr="00451464" w:rsidRDefault="00A02E94" w:rsidP="00A02E94">
      <w:pPr>
        <w:spacing w:before="240" w:after="120" w:line="276" w:lineRule="auto"/>
        <w:jc w:val="both"/>
        <w:rPr>
          <w:color w:val="000000"/>
        </w:rPr>
      </w:pPr>
      <w:r w:rsidRPr="00451464">
        <w:rPr>
          <w:color w:val="000000"/>
        </w:rPr>
        <w:t>Punktacja przyznana ofertom w poszczególnych kryteriach oceny ofert wraz z łączną liczbą punktów: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3118"/>
        <w:gridCol w:w="1418"/>
      </w:tblGrid>
      <w:tr w:rsidR="00A02E94" w:rsidRPr="00451464" w14:paraId="09D22A30" w14:textId="77777777" w:rsidTr="0045146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8C8B5DD" w14:textId="77777777" w:rsidR="00A02E94" w:rsidRPr="00451464" w:rsidRDefault="00A02E94" w:rsidP="005C35EA">
            <w:pPr>
              <w:spacing w:before="120" w:after="120"/>
              <w:jc w:val="center"/>
              <w:rPr>
                <w:b/>
                <w:color w:val="000000"/>
              </w:rPr>
            </w:pPr>
            <w:r w:rsidRPr="00451464">
              <w:rPr>
                <w:b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6F5A7BF" w14:textId="77777777" w:rsidR="00A02E94" w:rsidRPr="00451464" w:rsidRDefault="00A02E94" w:rsidP="005C35EA">
            <w:pPr>
              <w:spacing w:before="120" w:after="120"/>
              <w:jc w:val="center"/>
              <w:rPr>
                <w:b/>
              </w:rPr>
            </w:pPr>
            <w:r w:rsidRPr="00451464">
              <w:rPr>
                <w:b/>
              </w:rPr>
              <w:t>Nazwa i adres wykonawcy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930F04E" w14:textId="77777777" w:rsidR="00A02E94" w:rsidRPr="00451464" w:rsidRDefault="00A02E94" w:rsidP="005C35EA">
            <w:pPr>
              <w:spacing w:before="120" w:after="120"/>
              <w:jc w:val="center"/>
              <w:rPr>
                <w:b/>
                <w:color w:val="000000"/>
              </w:rPr>
            </w:pPr>
            <w:r w:rsidRPr="00451464">
              <w:rPr>
                <w:b/>
                <w:color w:val="000000"/>
              </w:rPr>
              <w:t>Nazwa kryterium - liczba pkt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57F905E" w14:textId="77777777" w:rsidR="00A02E94" w:rsidRPr="00451464" w:rsidRDefault="00A02E94" w:rsidP="005C35EA">
            <w:pPr>
              <w:spacing w:before="120" w:after="120"/>
              <w:jc w:val="center"/>
              <w:rPr>
                <w:b/>
                <w:color w:val="000000"/>
              </w:rPr>
            </w:pPr>
            <w:r w:rsidRPr="00451464">
              <w:rPr>
                <w:b/>
                <w:color w:val="000000"/>
              </w:rPr>
              <w:t>Razem</w:t>
            </w:r>
          </w:p>
        </w:tc>
      </w:tr>
      <w:tr w:rsidR="005E3F07" w:rsidRPr="00451464" w14:paraId="1F8B5CDE" w14:textId="77777777" w:rsidTr="0045146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2437" w14:textId="77777777" w:rsidR="005E3F07" w:rsidRPr="00451464" w:rsidRDefault="005E3F07" w:rsidP="00E27B44">
            <w:pPr>
              <w:spacing w:before="40" w:after="40"/>
              <w:rPr>
                <w:color w:val="000000"/>
              </w:rPr>
            </w:pPr>
            <w:r w:rsidRPr="00451464">
              <w:t>1 - Gazy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DA80" w14:textId="77777777" w:rsidR="00451464" w:rsidRPr="00451464" w:rsidRDefault="00451464" w:rsidP="00451464">
            <w:pPr>
              <w:spacing w:before="60" w:after="40"/>
              <w:jc w:val="both"/>
              <w:rPr>
                <w:b/>
              </w:rPr>
            </w:pPr>
            <w:r w:rsidRPr="00451464">
              <w:rPr>
                <w:b/>
              </w:rPr>
              <w:t>Amagato Sp. z o.o.</w:t>
            </w:r>
          </w:p>
          <w:p w14:paraId="33535204" w14:textId="77777777" w:rsidR="00451464" w:rsidRPr="00451464" w:rsidRDefault="00451464" w:rsidP="00451464">
            <w:pPr>
              <w:jc w:val="both"/>
              <w:rPr>
                <w:bCs/>
              </w:rPr>
            </w:pPr>
            <w:r w:rsidRPr="00451464">
              <w:rPr>
                <w:bCs/>
              </w:rPr>
              <w:t xml:space="preserve">ul. </w:t>
            </w:r>
            <w:r>
              <w:rPr>
                <w:bCs/>
              </w:rPr>
              <w:t>Bydgoska 60</w:t>
            </w:r>
            <w:r w:rsidRPr="00451464">
              <w:rPr>
                <w:bCs/>
              </w:rPr>
              <w:t xml:space="preserve"> </w:t>
            </w:r>
          </w:p>
          <w:p w14:paraId="6A0486DE" w14:textId="1E7E446A" w:rsidR="005E3F07" w:rsidRPr="00451464" w:rsidRDefault="00451464" w:rsidP="00451464">
            <w:pPr>
              <w:spacing w:after="40"/>
              <w:rPr>
                <w:color w:val="000000"/>
              </w:rPr>
            </w:pPr>
            <w:r>
              <w:rPr>
                <w:bCs/>
              </w:rPr>
              <w:t>86 – 061 Brzoza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F074" w14:textId="2984E39D" w:rsidR="005E3F07" w:rsidRPr="00451464" w:rsidRDefault="00451464" w:rsidP="00E27B44">
            <w:pPr>
              <w:spacing w:before="40" w:after="40"/>
              <w:rPr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>1 - Cena oferty brutto - 60.00</w:t>
            </w:r>
          </w:p>
          <w:p w14:paraId="3A9CEF8A" w14:textId="1C45A470" w:rsidR="005E3F07" w:rsidRPr="00451464" w:rsidRDefault="00451464" w:rsidP="00451464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 xml:space="preserve">2 - Czas reakcji Wykonawcy licząc od zgłoszenia - </w:t>
            </w:r>
            <w:r>
              <w:rPr>
                <w:sz w:val="22"/>
                <w:szCs w:val="22"/>
              </w:rPr>
              <w:t>30</w:t>
            </w:r>
            <w:r w:rsidR="005E3F07" w:rsidRPr="00451464">
              <w:rPr>
                <w:sz w:val="22"/>
                <w:szCs w:val="22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435F" w14:textId="503A72AD" w:rsidR="005E3F07" w:rsidRPr="00451464" w:rsidRDefault="005E3F07" w:rsidP="00E27B44">
            <w:pPr>
              <w:jc w:val="center"/>
              <w:rPr>
                <w:color w:val="000000"/>
              </w:rPr>
            </w:pPr>
            <w:r w:rsidRPr="00451464">
              <w:t xml:space="preserve">  </w:t>
            </w:r>
            <w:r w:rsidR="00451464">
              <w:t>9</w:t>
            </w:r>
            <w:r w:rsidRPr="00451464">
              <w:t>0,00</w:t>
            </w:r>
          </w:p>
        </w:tc>
      </w:tr>
      <w:tr w:rsidR="005E3F07" w:rsidRPr="00451464" w14:paraId="3BE0DAEC" w14:textId="77777777" w:rsidTr="0045146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83D2" w14:textId="77777777" w:rsidR="005E3F07" w:rsidRPr="00451464" w:rsidRDefault="005E3F07" w:rsidP="00E27B44">
            <w:pPr>
              <w:spacing w:before="40" w:after="40"/>
              <w:rPr>
                <w:color w:val="000000"/>
              </w:rPr>
            </w:pPr>
            <w:r w:rsidRPr="00451464">
              <w:t>1 - Gazy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DA98" w14:textId="77777777" w:rsidR="005E3F07" w:rsidRPr="00451464" w:rsidRDefault="005E3F07" w:rsidP="00E27B44">
            <w:pPr>
              <w:spacing w:before="40" w:after="40"/>
              <w:rPr>
                <w:b/>
                <w:bCs/>
              </w:rPr>
            </w:pPr>
            <w:r w:rsidRPr="00451464">
              <w:rPr>
                <w:b/>
                <w:bCs/>
              </w:rPr>
              <w:t>GOMI Mirosław Opiela</w:t>
            </w:r>
          </w:p>
          <w:p w14:paraId="64EDC1BF" w14:textId="1F82C8E0" w:rsidR="005E3F07" w:rsidRPr="00451464" w:rsidRDefault="00451464" w:rsidP="00E27B44">
            <w:r>
              <w:t xml:space="preserve">ul. </w:t>
            </w:r>
            <w:r w:rsidR="005E3F07" w:rsidRPr="00451464">
              <w:t>Jabłoniecka 10</w:t>
            </w:r>
          </w:p>
          <w:p w14:paraId="102EB600" w14:textId="77777777" w:rsidR="005E3F07" w:rsidRPr="00451464" w:rsidRDefault="005E3F07" w:rsidP="00E27B44">
            <w:pPr>
              <w:spacing w:after="40"/>
              <w:rPr>
                <w:color w:val="000000"/>
              </w:rPr>
            </w:pPr>
            <w:r w:rsidRPr="00451464">
              <w:t>34-600 Limanowa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C9E8" w14:textId="6CB9F594" w:rsidR="005E3F07" w:rsidRPr="00451464" w:rsidRDefault="00451464" w:rsidP="00E27B44">
            <w:pPr>
              <w:spacing w:before="40" w:after="40"/>
              <w:rPr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>1 - Cena oferty brutto - 50.3</w:t>
            </w:r>
            <w:r>
              <w:rPr>
                <w:sz w:val="22"/>
                <w:szCs w:val="22"/>
              </w:rPr>
              <w:t>5</w:t>
            </w:r>
          </w:p>
          <w:p w14:paraId="0CA650C9" w14:textId="2289B1D8" w:rsidR="005E3F07" w:rsidRPr="00451464" w:rsidRDefault="00451464" w:rsidP="00451464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 xml:space="preserve">2 - Czas reakcji Wykonawcy licząc od zgłoszenia - </w:t>
            </w:r>
            <w:r>
              <w:rPr>
                <w:sz w:val="22"/>
                <w:szCs w:val="22"/>
              </w:rPr>
              <w:t>3</w:t>
            </w:r>
            <w:r w:rsidR="005E3F07" w:rsidRPr="00451464">
              <w:rPr>
                <w:sz w:val="22"/>
                <w:szCs w:val="22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DE5F" w14:textId="63B6D07F" w:rsidR="005E3F07" w:rsidRPr="00451464" w:rsidRDefault="005E3F07" w:rsidP="00E27B44">
            <w:pPr>
              <w:jc w:val="center"/>
              <w:rPr>
                <w:color w:val="000000"/>
              </w:rPr>
            </w:pPr>
            <w:r w:rsidRPr="00451464">
              <w:t xml:space="preserve">  </w:t>
            </w:r>
            <w:r w:rsidR="00451464">
              <w:t>8</w:t>
            </w:r>
            <w:r w:rsidRPr="00451464">
              <w:t>0,3</w:t>
            </w:r>
            <w:r w:rsidR="00451464">
              <w:t>5</w:t>
            </w:r>
          </w:p>
        </w:tc>
      </w:tr>
      <w:tr w:rsidR="005E3F07" w:rsidRPr="00451464" w14:paraId="665B9E96" w14:textId="77777777" w:rsidTr="0045146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659A" w14:textId="77777777" w:rsidR="005E3F07" w:rsidRPr="00451464" w:rsidRDefault="005E3F07" w:rsidP="00E27B44">
            <w:pPr>
              <w:spacing w:before="40" w:after="40"/>
              <w:rPr>
                <w:color w:val="000000"/>
              </w:rPr>
            </w:pPr>
            <w:r w:rsidRPr="00451464">
              <w:t>1 - Gazy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A4EE" w14:textId="77777777" w:rsidR="005E3F07" w:rsidRPr="00451464" w:rsidRDefault="005E3F07" w:rsidP="00E27B44">
            <w:pPr>
              <w:spacing w:before="40" w:after="40"/>
              <w:rPr>
                <w:b/>
                <w:bCs/>
              </w:rPr>
            </w:pPr>
            <w:r w:rsidRPr="00451464">
              <w:rPr>
                <w:b/>
                <w:bCs/>
              </w:rPr>
              <w:t>Air Products Sp. z o.o.</w:t>
            </w:r>
          </w:p>
          <w:p w14:paraId="4C850C16" w14:textId="0C27C55B" w:rsidR="005E3F07" w:rsidRPr="00451464" w:rsidRDefault="005E3F07" w:rsidP="00E27B44">
            <w:r w:rsidRPr="00451464">
              <w:t xml:space="preserve">ul. </w:t>
            </w:r>
            <w:r w:rsidR="00451464">
              <w:t>Komitetu Obrony Robotników 48</w:t>
            </w:r>
          </w:p>
          <w:p w14:paraId="272D88BA" w14:textId="36D107FD" w:rsidR="005E3F07" w:rsidRPr="00451464" w:rsidRDefault="005E3F07" w:rsidP="00E27B44">
            <w:pPr>
              <w:spacing w:after="40"/>
              <w:rPr>
                <w:color w:val="000000"/>
              </w:rPr>
            </w:pPr>
            <w:r w:rsidRPr="00451464">
              <w:t>02-</w:t>
            </w:r>
            <w:r w:rsidR="00451464">
              <w:t>146</w:t>
            </w:r>
            <w:r w:rsidRPr="00451464">
              <w:t xml:space="preserve"> Warszawa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0E28" w14:textId="211073C3" w:rsidR="005E3F07" w:rsidRPr="00451464" w:rsidRDefault="00451464" w:rsidP="00E27B44">
            <w:pPr>
              <w:spacing w:before="40" w:after="40"/>
              <w:rPr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>1 - Cena oferty brutto - 1</w:t>
            </w:r>
            <w:r>
              <w:rPr>
                <w:sz w:val="22"/>
                <w:szCs w:val="22"/>
              </w:rPr>
              <w:t>3</w:t>
            </w:r>
            <w:r w:rsidR="005E3F07" w:rsidRPr="0045146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99</w:t>
            </w:r>
          </w:p>
          <w:p w14:paraId="557AFF6A" w14:textId="1E96A946" w:rsidR="005E3F07" w:rsidRPr="00451464" w:rsidRDefault="00451464" w:rsidP="00451464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 xml:space="preserve">2 - Czas reakcji Wykonawcy licząc od zgłoszenia - </w:t>
            </w:r>
            <w:r>
              <w:rPr>
                <w:sz w:val="22"/>
                <w:szCs w:val="22"/>
              </w:rPr>
              <w:t>1</w:t>
            </w:r>
            <w:r w:rsidR="005E3F07" w:rsidRPr="00451464">
              <w:rPr>
                <w:sz w:val="22"/>
                <w:szCs w:val="22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668A" w14:textId="492BF2C0" w:rsidR="005E3F07" w:rsidRPr="00451464" w:rsidRDefault="005E3F07" w:rsidP="00E27B44">
            <w:pPr>
              <w:jc w:val="center"/>
              <w:rPr>
                <w:color w:val="000000"/>
              </w:rPr>
            </w:pPr>
            <w:r w:rsidRPr="00451464">
              <w:t xml:space="preserve">  </w:t>
            </w:r>
            <w:r w:rsidR="00451464">
              <w:t>23</w:t>
            </w:r>
            <w:r w:rsidRPr="00451464">
              <w:t>,</w:t>
            </w:r>
            <w:r w:rsidR="00451464">
              <w:t>99</w:t>
            </w:r>
          </w:p>
        </w:tc>
      </w:tr>
      <w:tr w:rsidR="005E3F07" w:rsidRPr="00451464" w14:paraId="031241EF" w14:textId="77777777" w:rsidTr="0045146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D441" w14:textId="77777777" w:rsidR="005E3F07" w:rsidRPr="00451464" w:rsidRDefault="005E3F07" w:rsidP="00E27B44">
            <w:pPr>
              <w:spacing w:before="40" w:after="40"/>
              <w:rPr>
                <w:color w:val="000000"/>
              </w:rPr>
            </w:pPr>
            <w:r w:rsidRPr="00451464">
              <w:t>2 - Gazy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5760" w14:textId="77777777" w:rsidR="00451464" w:rsidRPr="00451464" w:rsidRDefault="00451464" w:rsidP="00451464">
            <w:pPr>
              <w:spacing w:before="60" w:after="40"/>
              <w:jc w:val="both"/>
              <w:rPr>
                <w:b/>
              </w:rPr>
            </w:pPr>
            <w:r w:rsidRPr="00451464">
              <w:rPr>
                <w:b/>
              </w:rPr>
              <w:t>Amagato Sp. z o.o.</w:t>
            </w:r>
          </w:p>
          <w:p w14:paraId="50A9C954" w14:textId="77777777" w:rsidR="00451464" w:rsidRPr="00451464" w:rsidRDefault="00451464" w:rsidP="00451464">
            <w:pPr>
              <w:jc w:val="both"/>
              <w:rPr>
                <w:bCs/>
              </w:rPr>
            </w:pPr>
            <w:r w:rsidRPr="00451464">
              <w:rPr>
                <w:bCs/>
              </w:rPr>
              <w:t xml:space="preserve">ul. </w:t>
            </w:r>
            <w:r>
              <w:rPr>
                <w:bCs/>
              </w:rPr>
              <w:t>Bydgoska 60</w:t>
            </w:r>
            <w:r w:rsidRPr="00451464">
              <w:rPr>
                <w:bCs/>
              </w:rPr>
              <w:t xml:space="preserve"> </w:t>
            </w:r>
          </w:p>
          <w:p w14:paraId="1851AD6C" w14:textId="1C9D71FC" w:rsidR="005E3F07" w:rsidRPr="00451464" w:rsidRDefault="00451464" w:rsidP="00451464">
            <w:pPr>
              <w:spacing w:after="40"/>
              <w:rPr>
                <w:color w:val="000000"/>
              </w:rPr>
            </w:pPr>
            <w:r>
              <w:rPr>
                <w:bCs/>
              </w:rPr>
              <w:t>86 – 061 Brzoza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B6C5" w14:textId="1447C6DC" w:rsidR="005E3F07" w:rsidRPr="00451464" w:rsidRDefault="00451464" w:rsidP="00E27B44">
            <w:pPr>
              <w:spacing w:before="40" w:after="40"/>
              <w:rPr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>1 - Cena oferty brutto - 60.00</w:t>
            </w:r>
          </w:p>
          <w:p w14:paraId="1845FFFE" w14:textId="17FEEEF0" w:rsidR="005E3F07" w:rsidRPr="00451464" w:rsidRDefault="00451464" w:rsidP="00451464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 xml:space="preserve">2 - Czas reakcji Wykonawcy licząc od zgłoszenia - </w:t>
            </w:r>
            <w:r>
              <w:rPr>
                <w:sz w:val="22"/>
                <w:szCs w:val="22"/>
              </w:rPr>
              <w:t>3</w:t>
            </w:r>
            <w:r w:rsidR="005E3F07" w:rsidRPr="00451464">
              <w:rPr>
                <w:sz w:val="22"/>
                <w:szCs w:val="22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68C6" w14:textId="566A2ED9" w:rsidR="005E3F07" w:rsidRPr="00451464" w:rsidRDefault="005E3F07" w:rsidP="00E27B44">
            <w:pPr>
              <w:jc w:val="center"/>
              <w:rPr>
                <w:color w:val="000000"/>
              </w:rPr>
            </w:pPr>
            <w:r w:rsidRPr="00451464">
              <w:t xml:space="preserve">  </w:t>
            </w:r>
            <w:r w:rsidR="00451464">
              <w:t>9</w:t>
            </w:r>
            <w:r w:rsidRPr="00451464">
              <w:t>0,00</w:t>
            </w:r>
          </w:p>
        </w:tc>
      </w:tr>
      <w:tr w:rsidR="005E3F07" w:rsidRPr="00451464" w14:paraId="0FF8D260" w14:textId="77777777" w:rsidTr="0045146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24AB" w14:textId="77777777" w:rsidR="005E3F07" w:rsidRPr="00451464" w:rsidRDefault="005E3F07" w:rsidP="00E27B44">
            <w:pPr>
              <w:spacing w:before="40" w:after="40"/>
              <w:rPr>
                <w:color w:val="000000"/>
              </w:rPr>
            </w:pPr>
            <w:r w:rsidRPr="00451464">
              <w:t>2 - Gazy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B2D5" w14:textId="77777777" w:rsidR="005E3F07" w:rsidRPr="00451464" w:rsidRDefault="005E3F07" w:rsidP="00E27B44">
            <w:pPr>
              <w:spacing w:before="40" w:after="40"/>
              <w:rPr>
                <w:b/>
                <w:bCs/>
              </w:rPr>
            </w:pPr>
            <w:r w:rsidRPr="00451464">
              <w:rPr>
                <w:b/>
                <w:bCs/>
              </w:rPr>
              <w:t>GOMI Mirosław Opiela</w:t>
            </w:r>
          </w:p>
          <w:p w14:paraId="7E903F69" w14:textId="4D39C772" w:rsidR="005E3F07" w:rsidRPr="00451464" w:rsidRDefault="00451464" w:rsidP="00E27B44">
            <w:r>
              <w:t xml:space="preserve">ul. </w:t>
            </w:r>
            <w:r w:rsidR="005E3F07" w:rsidRPr="00451464">
              <w:t>Jabłoniecka 10</w:t>
            </w:r>
          </w:p>
          <w:p w14:paraId="7EDD9B86" w14:textId="77777777" w:rsidR="005E3F07" w:rsidRPr="00451464" w:rsidRDefault="005E3F07" w:rsidP="00E27B44">
            <w:pPr>
              <w:spacing w:after="40"/>
              <w:rPr>
                <w:color w:val="000000"/>
              </w:rPr>
            </w:pPr>
            <w:r w:rsidRPr="00451464">
              <w:t>34-600 Limanowa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519A" w14:textId="4756EBBB" w:rsidR="005E3F07" w:rsidRPr="00451464" w:rsidRDefault="00451464" w:rsidP="00E27B44">
            <w:pPr>
              <w:spacing w:before="40" w:after="40"/>
              <w:rPr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>1 - Cena oferty brutto - 50.3</w:t>
            </w:r>
            <w:r>
              <w:rPr>
                <w:sz w:val="22"/>
                <w:szCs w:val="22"/>
              </w:rPr>
              <w:t>5</w:t>
            </w:r>
          </w:p>
          <w:p w14:paraId="4F28C5DE" w14:textId="0FD7CCB7" w:rsidR="005E3F07" w:rsidRPr="00451464" w:rsidRDefault="00451464" w:rsidP="00451464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 xml:space="preserve">2 - Czas reakcji Wykonawcy licząc od zgłoszenia - </w:t>
            </w:r>
            <w:r>
              <w:rPr>
                <w:sz w:val="22"/>
                <w:szCs w:val="22"/>
              </w:rPr>
              <w:t>3</w:t>
            </w:r>
            <w:r w:rsidR="005E3F07" w:rsidRPr="00451464">
              <w:rPr>
                <w:sz w:val="22"/>
                <w:szCs w:val="22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B76D" w14:textId="248A0CF4" w:rsidR="005E3F07" w:rsidRPr="00451464" w:rsidRDefault="005E3F07" w:rsidP="00E27B44">
            <w:pPr>
              <w:jc w:val="center"/>
              <w:rPr>
                <w:color w:val="000000"/>
              </w:rPr>
            </w:pPr>
            <w:r w:rsidRPr="00451464">
              <w:t xml:space="preserve">  </w:t>
            </w:r>
            <w:r w:rsidR="00451464">
              <w:t>8</w:t>
            </w:r>
            <w:r w:rsidRPr="00451464">
              <w:t>0,3</w:t>
            </w:r>
            <w:r w:rsidR="00451464">
              <w:t>5</w:t>
            </w:r>
          </w:p>
        </w:tc>
      </w:tr>
      <w:tr w:rsidR="005E3F07" w:rsidRPr="00451464" w14:paraId="5F2CC6C1" w14:textId="77777777" w:rsidTr="0045146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776D" w14:textId="77777777" w:rsidR="005E3F07" w:rsidRPr="00451464" w:rsidRDefault="005E3F07" w:rsidP="00E27B44">
            <w:pPr>
              <w:spacing w:before="40" w:after="40"/>
              <w:rPr>
                <w:color w:val="000000"/>
              </w:rPr>
            </w:pPr>
            <w:r w:rsidRPr="00451464">
              <w:lastRenderedPageBreak/>
              <w:t>3 - Gazy techniczne wraz z dzierżawą butli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E951" w14:textId="77777777" w:rsidR="00451464" w:rsidRPr="00451464" w:rsidRDefault="00451464" w:rsidP="00451464">
            <w:pPr>
              <w:spacing w:before="40" w:after="40"/>
              <w:rPr>
                <w:b/>
                <w:bCs/>
              </w:rPr>
            </w:pPr>
            <w:r w:rsidRPr="00451464">
              <w:rPr>
                <w:b/>
                <w:bCs/>
              </w:rPr>
              <w:t>Air Products Sp. z o.o.</w:t>
            </w:r>
          </w:p>
          <w:p w14:paraId="75AD833E" w14:textId="77777777" w:rsidR="00451464" w:rsidRPr="00451464" w:rsidRDefault="00451464" w:rsidP="00451464">
            <w:r w:rsidRPr="00451464">
              <w:t xml:space="preserve">ul. </w:t>
            </w:r>
            <w:r>
              <w:t>Komitetu Obrony Robotników 48</w:t>
            </w:r>
          </w:p>
          <w:p w14:paraId="09CAEBD0" w14:textId="1C90D1EB" w:rsidR="005E3F07" w:rsidRPr="00451464" w:rsidRDefault="00451464" w:rsidP="00451464">
            <w:pPr>
              <w:spacing w:after="40"/>
              <w:rPr>
                <w:color w:val="000000"/>
              </w:rPr>
            </w:pPr>
            <w:r w:rsidRPr="00451464">
              <w:t>02-</w:t>
            </w:r>
            <w:r>
              <w:t>146</w:t>
            </w:r>
            <w:r w:rsidRPr="00451464">
              <w:t xml:space="preserve"> Warszawa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4BD3" w14:textId="0E4F3916" w:rsidR="005E3F07" w:rsidRPr="00451464" w:rsidRDefault="00451464" w:rsidP="00E27B44">
            <w:pPr>
              <w:spacing w:before="40" w:after="40"/>
              <w:rPr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>1 - Cena oferty brutto - 60.00</w:t>
            </w:r>
          </w:p>
          <w:p w14:paraId="5591C09B" w14:textId="5F873FF1" w:rsidR="005E3F07" w:rsidRPr="00451464" w:rsidRDefault="00451464" w:rsidP="00451464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451464">
              <w:rPr>
                <w:sz w:val="22"/>
                <w:szCs w:val="22"/>
              </w:rPr>
              <w:t>K-</w:t>
            </w:r>
            <w:r w:rsidR="005E3F07" w:rsidRPr="00451464">
              <w:rPr>
                <w:sz w:val="22"/>
                <w:szCs w:val="22"/>
              </w:rPr>
              <w:t xml:space="preserve">2 - Czas reakcji Wykonawcy licząc od zgłoszenia - </w:t>
            </w:r>
            <w:r>
              <w:rPr>
                <w:sz w:val="22"/>
                <w:szCs w:val="22"/>
              </w:rPr>
              <w:t>1</w:t>
            </w:r>
            <w:r w:rsidR="005E3F07" w:rsidRPr="00451464">
              <w:rPr>
                <w:sz w:val="22"/>
                <w:szCs w:val="22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E71B" w14:textId="1FB2986E" w:rsidR="005E3F07" w:rsidRPr="00451464" w:rsidRDefault="005E3F07" w:rsidP="00E27B44">
            <w:pPr>
              <w:jc w:val="center"/>
              <w:rPr>
                <w:color w:val="000000"/>
              </w:rPr>
            </w:pPr>
            <w:r w:rsidRPr="00451464">
              <w:t xml:space="preserve">  </w:t>
            </w:r>
            <w:r w:rsidR="00451464">
              <w:t>7</w:t>
            </w:r>
            <w:r w:rsidRPr="00451464">
              <w:t>0,00</w:t>
            </w:r>
          </w:p>
        </w:tc>
      </w:tr>
    </w:tbl>
    <w:p w14:paraId="53D1D30C" w14:textId="77777777" w:rsidR="00A02E94" w:rsidRPr="00451464" w:rsidRDefault="00A02E94" w:rsidP="00A02E94">
      <w:pPr>
        <w:spacing w:before="120"/>
        <w:jc w:val="both"/>
        <w:rPr>
          <w:color w:val="000000"/>
        </w:rPr>
      </w:pPr>
    </w:p>
    <w:p w14:paraId="339A53A5" w14:textId="6FCF7D99" w:rsidR="00A02E94" w:rsidRPr="00451464" w:rsidRDefault="00A02E94" w:rsidP="00A02E94">
      <w:pPr>
        <w:spacing w:after="120"/>
        <w:jc w:val="both"/>
        <w:rPr>
          <w:color w:val="000000"/>
        </w:rPr>
      </w:pPr>
      <w:r w:rsidRPr="00451464">
        <w:rPr>
          <w:color w:val="000000"/>
        </w:rPr>
        <w:t xml:space="preserve">Informacja o </w:t>
      </w:r>
      <w:r w:rsidR="00451464">
        <w:rPr>
          <w:color w:val="000000"/>
        </w:rPr>
        <w:t>W</w:t>
      </w:r>
      <w:r w:rsidRPr="00451464">
        <w:rPr>
          <w:color w:val="000000"/>
        </w:rPr>
        <w:t>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451464" w14:paraId="18453412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4287A414" w14:textId="77777777" w:rsidR="00A02E94" w:rsidRPr="00451464" w:rsidRDefault="00A02E94" w:rsidP="005C35EA">
            <w:pPr>
              <w:spacing w:before="60" w:after="60"/>
              <w:jc w:val="center"/>
              <w:rPr>
                <w:b/>
              </w:rPr>
            </w:pPr>
            <w:r w:rsidRPr="00451464">
              <w:rPr>
                <w:b/>
              </w:rPr>
              <w:t>Nr oferty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68AE6383" w14:textId="77777777" w:rsidR="00A02E94" w:rsidRPr="00451464" w:rsidRDefault="00A02E94" w:rsidP="005C35EA">
            <w:pPr>
              <w:spacing w:before="60" w:after="60"/>
              <w:jc w:val="center"/>
              <w:rPr>
                <w:b/>
              </w:rPr>
            </w:pPr>
            <w:r w:rsidRPr="00451464">
              <w:rPr>
                <w:b/>
              </w:rPr>
              <w:t>Nazwa i adres wykonawcy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052C870A" w14:textId="77777777" w:rsidR="00A02E94" w:rsidRPr="00451464" w:rsidRDefault="00A02E94" w:rsidP="005C35EA">
            <w:pPr>
              <w:spacing w:before="60" w:after="60"/>
              <w:jc w:val="center"/>
              <w:rPr>
                <w:b/>
              </w:rPr>
            </w:pPr>
            <w:r w:rsidRPr="00451464">
              <w:rPr>
                <w:b/>
              </w:rPr>
              <w:t>Uzasadnienie odrzucenia oferty</w:t>
            </w:r>
          </w:p>
        </w:tc>
      </w:tr>
      <w:tr w:rsidR="00A02E94" w:rsidRPr="00451464" w14:paraId="591A2B46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EB5B2D" w14:textId="77777777" w:rsidR="00A02E94" w:rsidRPr="00451464" w:rsidRDefault="00A02E94" w:rsidP="005C35EA">
            <w:pPr>
              <w:spacing w:before="40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158F83" w14:textId="77777777" w:rsidR="00A02E94" w:rsidRPr="00451464" w:rsidRDefault="00A02E94" w:rsidP="005C35EA">
            <w:pPr>
              <w:spacing w:before="60" w:after="40"/>
              <w:rPr>
                <w:b/>
                <w:bCs/>
              </w:rPr>
            </w:pPr>
          </w:p>
          <w:p w14:paraId="2F2F56FA" w14:textId="77777777" w:rsidR="00A02E94" w:rsidRPr="00451464" w:rsidRDefault="00A02E94" w:rsidP="005C35EA">
            <w:r w:rsidRPr="00451464">
              <w:t xml:space="preserve">  </w:t>
            </w:r>
          </w:p>
          <w:p w14:paraId="46288C1D" w14:textId="77777777" w:rsidR="00A02E94" w:rsidRPr="00451464" w:rsidRDefault="00A02E94" w:rsidP="005C35EA">
            <w:pPr>
              <w:spacing w:after="60"/>
            </w:pPr>
            <w:r w:rsidRPr="00451464">
              <w:t xml:space="preserve"> 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946601" w14:textId="77777777" w:rsidR="00A02E94" w:rsidRPr="00451464" w:rsidRDefault="00A02E94" w:rsidP="00451464">
            <w:pPr>
              <w:spacing w:before="60" w:after="40"/>
            </w:pPr>
          </w:p>
        </w:tc>
      </w:tr>
    </w:tbl>
    <w:p w14:paraId="5BFB0075" w14:textId="7C9AC282" w:rsidR="00A02E94" w:rsidRDefault="00A02E94" w:rsidP="00A02E94">
      <w:pPr>
        <w:spacing w:before="120" w:after="120"/>
        <w:jc w:val="both"/>
        <w:rPr>
          <w:color w:val="000000"/>
        </w:rPr>
      </w:pPr>
    </w:p>
    <w:p w14:paraId="03B66727" w14:textId="384FB2B5" w:rsidR="00DC332F" w:rsidRDefault="00DC332F" w:rsidP="00DC332F">
      <w:pPr>
        <w:spacing w:before="360" w:after="120" w:line="276" w:lineRule="auto"/>
        <w:contextualSpacing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1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>w zakresie zadania nr 4</w:t>
      </w:r>
      <w:r>
        <w:rPr>
          <w:bCs/>
          <w:sz w:val="22"/>
          <w:szCs w:val="22"/>
        </w:rPr>
        <w:t xml:space="preserve"> (</w:t>
      </w:r>
      <w:r>
        <w:rPr>
          <w:bCs/>
          <w:sz w:val="22"/>
        </w:rPr>
        <w:t>Gazy medyczne wraz z dzierżawą butli</w:t>
      </w:r>
      <w:r>
        <w:rPr>
          <w:bCs/>
          <w:sz w:val="22"/>
          <w:szCs w:val="22"/>
        </w:rPr>
        <w:t xml:space="preserve">), </w:t>
      </w:r>
      <w:r>
        <w:rPr>
          <w:bCs/>
          <w:sz w:val="22"/>
          <w:szCs w:val="22"/>
        </w:rPr>
        <w:br/>
        <w:t>ze względu na fakt, iż nie złożono żadnej oferty.</w:t>
      </w:r>
    </w:p>
    <w:p w14:paraId="5824F98C" w14:textId="77777777" w:rsidR="00DC332F" w:rsidRPr="00451464" w:rsidRDefault="00DC332F" w:rsidP="00A02E94">
      <w:pPr>
        <w:spacing w:before="120" w:after="120"/>
        <w:jc w:val="both"/>
        <w:rPr>
          <w:color w:val="000000"/>
        </w:rPr>
      </w:pPr>
    </w:p>
    <w:p w14:paraId="474D7526" w14:textId="77777777" w:rsidR="00A02E94" w:rsidRPr="00451464" w:rsidRDefault="00A02E94" w:rsidP="00DC332F">
      <w:pPr>
        <w:spacing w:before="360" w:after="120" w:line="276" w:lineRule="auto"/>
        <w:jc w:val="both"/>
      </w:pPr>
      <w:r w:rsidRPr="00451464">
        <w:t>Informacja o terminie zawarcia umowy:</w:t>
      </w:r>
    </w:p>
    <w:p w14:paraId="01941B2F" w14:textId="77777777" w:rsidR="00A02E94" w:rsidRPr="00451464" w:rsidRDefault="00A02E94" w:rsidP="00DC332F">
      <w:pPr>
        <w:spacing w:before="360" w:after="120" w:line="276" w:lineRule="auto"/>
        <w:jc w:val="both"/>
      </w:pPr>
      <w:r w:rsidRPr="00451464">
        <w:t xml:space="preserve">Umowa w sprawie zamówienia publicznego, zgodnie z art. 308 ust. 2 ustawy Pzp, zostanie zawarta, z uwzględnieniem art. 577 ustawy Pzp, w terminie </w:t>
      </w:r>
      <w:r w:rsidR="005E3F07" w:rsidRPr="00451464">
        <w:t>nie krótszym niż 5 dni od dnia przesłania niniejszego zawiadomienia o wyborze najkorzystniejszej oferty.</w:t>
      </w:r>
    </w:p>
    <w:p w14:paraId="29E38E87" w14:textId="6806961F" w:rsidR="00A02E94" w:rsidRDefault="00A02E94" w:rsidP="00DC332F">
      <w:pPr>
        <w:spacing w:before="360" w:after="120" w:line="276" w:lineRule="auto"/>
        <w:jc w:val="both"/>
      </w:pPr>
      <w:r w:rsidRPr="00451464">
        <w:t>Umowa w sprawie zamówienia publicznego może być zawarta przed upływem terminu, o którym mowa powyżej, jeżeli zachodzą okoliczności wymienione w art. 308 ust. 3 ustawy Pzp.</w:t>
      </w:r>
    </w:p>
    <w:p w14:paraId="5FBA1560" w14:textId="77777777" w:rsidR="00451464" w:rsidRPr="00451464" w:rsidRDefault="00451464" w:rsidP="00A02E94">
      <w:pPr>
        <w:spacing w:line="276" w:lineRule="auto"/>
        <w:jc w:val="both"/>
      </w:pPr>
    </w:p>
    <w:p w14:paraId="19DF8A38" w14:textId="77777777" w:rsidR="00A02E94" w:rsidRPr="00451464" w:rsidRDefault="00A02E94" w:rsidP="00A02E94">
      <w:pPr>
        <w:spacing w:line="360" w:lineRule="auto"/>
        <w:jc w:val="both"/>
        <w:rPr>
          <w:bCs/>
        </w:rPr>
      </w:pPr>
    </w:p>
    <w:bookmarkEnd w:id="0"/>
    <w:p w14:paraId="208F282E" w14:textId="77777777" w:rsidR="00DC332F" w:rsidRDefault="00DC332F" w:rsidP="00DC332F">
      <w:pPr>
        <w:spacing w:line="360" w:lineRule="auto"/>
        <w:ind w:left="3117" w:firstLine="423"/>
        <w:jc w:val="center"/>
        <w:rPr>
          <w:i/>
          <w:szCs w:val="20"/>
        </w:rPr>
      </w:pPr>
      <w:r>
        <w:rPr>
          <w:i/>
          <w:szCs w:val="20"/>
        </w:rPr>
        <w:t>Zamawiający</w:t>
      </w:r>
    </w:p>
    <w:p w14:paraId="2F051F70" w14:textId="77777777" w:rsidR="00DC332F" w:rsidRDefault="00DC332F" w:rsidP="00DC332F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7293E466" w14:textId="77777777" w:rsidR="00DC332F" w:rsidRDefault="00DC332F" w:rsidP="00DC332F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2EAE1FA8" w14:textId="77777777" w:rsidR="00DC332F" w:rsidRDefault="00DC332F" w:rsidP="00DC332F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069207D4" w14:textId="77777777" w:rsidR="008642B3" w:rsidRPr="00451464" w:rsidRDefault="008642B3" w:rsidP="00A02E94"/>
    <w:sectPr w:rsidR="008642B3" w:rsidRPr="00451464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EAD8C" w14:textId="77777777" w:rsidR="0014459A" w:rsidRDefault="0014459A">
      <w:r>
        <w:separator/>
      </w:r>
    </w:p>
  </w:endnote>
  <w:endnote w:type="continuationSeparator" w:id="0">
    <w:p w14:paraId="12F0A0EF" w14:textId="77777777" w:rsidR="0014459A" w:rsidRDefault="0014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5A90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6807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2DE6D5B9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0BA1D361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939D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E9823" w14:textId="77777777" w:rsidR="0014459A" w:rsidRDefault="0014459A">
      <w:r>
        <w:separator/>
      </w:r>
    </w:p>
  </w:footnote>
  <w:footnote w:type="continuationSeparator" w:id="0">
    <w:p w14:paraId="7359F578" w14:textId="77777777" w:rsidR="0014459A" w:rsidRDefault="00144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1607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5853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ADF8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E62"/>
    <w:rsid w:val="00022322"/>
    <w:rsid w:val="00042497"/>
    <w:rsid w:val="000C1E6F"/>
    <w:rsid w:val="000E4E56"/>
    <w:rsid w:val="0014459A"/>
    <w:rsid w:val="001A1468"/>
    <w:rsid w:val="001B7815"/>
    <w:rsid w:val="00211A34"/>
    <w:rsid w:val="00295E62"/>
    <w:rsid w:val="002B1E4F"/>
    <w:rsid w:val="002B6761"/>
    <w:rsid w:val="003445A0"/>
    <w:rsid w:val="003A0AFC"/>
    <w:rsid w:val="003D611C"/>
    <w:rsid w:val="00431C0B"/>
    <w:rsid w:val="00437CAD"/>
    <w:rsid w:val="00451464"/>
    <w:rsid w:val="004657DA"/>
    <w:rsid w:val="004B2665"/>
    <w:rsid w:val="004C3459"/>
    <w:rsid w:val="004E324A"/>
    <w:rsid w:val="004E7234"/>
    <w:rsid w:val="0054734E"/>
    <w:rsid w:val="00596EA3"/>
    <w:rsid w:val="00596FD7"/>
    <w:rsid w:val="005C35EA"/>
    <w:rsid w:val="005E3F07"/>
    <w:rsid w:val="005E5BFF"/>
    <w:rsid w:val="005F2CB0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91321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DC332F"/>
    <w:rsid w:val="00E30B2D"/>
    <w:rsid w:val="00E62859"/>
    <w:rsid w:val="00E85D70"/>
    <w:rsid w:val="00EB1324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4001E"/>
  <w15:chartTrackingRefBased/>
  <w15:docId w15:val="{271EBE79-5377-43C0-A1EC-8222EBE9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648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Szpital Wojewódzki w Poznaniu</cp:lastModifiedBy>
  <cp:revision>2</cp:revision>
  <cp:lastPrinted>2022-10-20T08:24:00Z</cp:lastPrinted>
  <dcterms:created xsi:type="dcterms:W3CDTF">2022-10-20T08:25:00Z</dcterms:created>
  <dcterms:modified xsi:type="dcterms:W3CDTF">2022-10-20T08:25:00Z</dcterms:modified>
</cp:coreProperties>
</file>